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2F324B" w14:textId="53286260" w:rsidR="00323B61" w:rsidRDefault="00323B61" w:rsidP="00FF31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TSG-WG SA4 </w:t>
      </w:r>
      <w:r w:rsidR="005F4049">
        <w:rPr>
          <w:b/>
          <w:noProof/>
          <w:sz w:val="24"/>
        </w:rPr>
        <w:t>12</w:t>
      </w:r>
      <w:r w:rsidR="00EB3C5F">
        <w:rPr>
          <w:b/>
          <w:noProof/>
          <w:sz w:val="24"/>
        </w:rPr>
        <w:t>7</w:t>
      </w:r>
      <w:r w:rsidR="00961DCE">
        <w:rPr>
          <w:b/>
          <w:noProof/>
          <w:sz w:val="24"/>
        </w:rPr>
        <w:t>-bis-e</w:t>
      </w:r>
      <w:r w:rsidR="00B86C79">
        <w:rPr>
          <w:b/>
          <w:noProof/>
          <w:sz w:val="24"/>
        </w:rPr>
        <w:t xml:space="preserve"> </w:t>
      </w:r>
      <w:r w:rsidR="00961DCE">
        <w:rPr>
          <w:b/>
          <w:noProof/>
          <w:sz w:val="24"/>
        </w:rPr>
        <w:t>meeting</w:t>
      </w:r>
      <w:r>
        <w:rPr>
          <w:b/>
          <w:i/>
          <w:noProof/>
          <w:sz w:val="28"/>
        </w:rPr>
        <w:tab/>
      </w:r>
      <w:r w:rsidR="00134DD8">
        <w:fldChar w:fldCharType="begin"/>
      </w:r>
      <w:r w:rsidR="00134DD8">
        <w:instrText xml:space="preserve"> DOCPROPERTY  Tdoc#  \* MERGEFORMAT </w:instrText>
      </w:r>
      <w:r w:rsidR="00134DD8">
        <w:fldChar w:fldCharType="separate"/>
      </w:r>
      <w:r>
        <w:rPr>
          <w:b/>
          <w:i/>
          <w:noProof/>
          <w:sz w:val="28"/>
        </w:rPr>
        <w:t>S4</w:t>
      </w:r>
      <w:r w:rsidR="00134DD8">
        <w:rPr>
          <w:b/>
          <w:i/>
          <w:noProof/>
          <w:sz w:val="28"/>
        </w:rPr>
        <w:fldChar w:fldCharType="end"/>
      </w:r>
      <w:r w:rsidR="00B86C79">
        <w:rPr>
          <w:b/>
          <w:i/>
          <w:noProof/>
          <w:sz w:val="28"/>
        </w:rPr>
        <w:t>-</w:t>
      </w:r>
      <w:r w:rsidR="00F71452" w:rsidRPr="00F71452">
        <w:rPr>
          <w:b/>
          <w:i/>
          <w:noProof/>
          <w:sz w:val="28"/>
        </w:rPr>
        <w:t>24062</w:t>
      </w:r>
      <w:r w:rsidR="00CE73A9">
        <w:rPr>
          <w:b/>
          <w:i/>
          <w:noProof/>
          <w:sz w:val="28"/>
        </w:rPr>
        <w:t>8</w:t>
      </w:r>
    </w:p>
    <w:p w14:paraId="47A95DC8" w14:textId="158848E9" w:rsidR="00323B61" w:rsidRDefault="006B39A8" w:rsidP="00323B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B86C79">
        <w:rPr>
          <w:b/>
          <w:noProof/>
          <w:sz w:val="24"/>
        </w:rPr>
        <w:t xml:space="preserve">, </w:t>
      </w:r>
      <w:r w:rsidR="00961DCE">
        <w:rPr>
          <w:b/>
          <w:noProof/>
          <w:sz w:val="24"/>
        </w:rPr>
        <w:t>April 8 - 12</w:t>
      </w:r>
      <w:r w:rsidR="00EB3C5F">
        <w:rPr>
          <w:b/>
          <w:noProof/>
          <w:sz w:val="24"/>
        </w:rPr>
        <w:t>,</w:t>
      </w:r>
      <w:r w:rsidR="00B86C79">
        <w:rPr>
          <w:b/>
          <w:noProof/>
          <w:sz w:val="24"/>
        </w:rPr>
        <w:t xml:space="preserve"> </w:t>
      </w:r>
      <w:r w:rsidR="00EB3C5F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3E646A6" w:rsidR="001E41F3" w:rsidRDefault="00B86C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D05BCC" w:rsidR="001E41F3" w:rsidRPr="00F06615" w:rsidRDefault="00F06615" w:rsidP="00F0661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F06615">
              <w:rPr>
                <w:b/>
                <w:bCs/>
              </w:rPr>
              <w:t>26.113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B2B114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B2258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D029CC" w:rsidR="001E41F3" w:rsidRPr="00F06615" w:rsidRDefault="006B39A8" w:rsidP="00B86C7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</w:rPr>
              <w:t>1.1</w:t>
            </w:r>
            <w:r w:rsidR="00517776">
              <w:rPr>
                <w:b/>
                <w:bCs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0CB694" w:rsidR="00F25D98" w:rsidRDefault="005F40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C5119A" w:rsidR="00F25D98" w:rsidRDefault="005F40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81B76D" w:rsidR="001E41F3" w:rsidRPr="00961DCE" w:rsidRDefault="00EB3C5F" w:rsidP="00CE73A9">
            <w:pPr>
              <w:pStyle w:val="CRCoverPage"/>
              <w:spacing w:after="0"/>
              <w:rPr>
                <w:noProof/>
              </w:rPr>
            </w:pPr>
            <w:r w:rsidRPr="00961DCE">
              <w:t xml:space="preserve">[iRTCW] </w:t>
            </w:r>
            <w:r w:rsidR="00CE73A9">
              <w:t>Editor’s update on 26.113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86C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B76096" w:rsidR="001E41F3" w:rsidRDefault="00B86C79" w:rsidP="00F06615">
            <w:pPr>
              <w:pStyle w:val="CRCoverPage"/>
              <w:spacing w:after="0"/>
              <w:rPr>
                <w:noProof/>
              </w:rPr>
            </w:pPr>
            <w:r>
              <w:t>Samsung Electronics, Co.,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0D6C3A" w:rsidR="001E41F3" w:rsidRDefault="00F06615" w:rsidP="00F06615">
            <w:pPr>
              <w:pStyle w:val="CRCoverPage"/>
              <w:spacing w:after="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C52564" w:rsidR="001E41F3" w:rsidRDefault="00F06615">
            <w:pPr>
              <w:pStyle w:val="CRCoverPage"/>
              <w:spacing w:after="0"/>
              <w:ind w:left="100"/>
              <w:rPr>
                <w:noProof/>
              </w:rPr>
            </w:pPr>
            <w:r>
              <w:t>iRTCW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757DF9" w:rsidR="001E41F3" w:rsidRDefault="001E41F3" w:rsidP="0051777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DF881D" w:rsidR="001E41F3" w:rsidRDefault="001E41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87F3C0" w:rsidR="001E41F3" w:rsidRDefault="00F0661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90A6BC" w:rsidR="00961DCE" w:rsidRDefault="00CE73A9" w:rsidP="00CE73A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E73A9">
              <w:rPr>
                <w:noProof/>
                <w:lang w:eastAsia="ko-KR"/>
              </w:rPr>
              <w:t>S4aR240018</w:t>
            </w:r>
            <w:r>
              <w:rPr>
                <w:noProof/>
                <w:lang w:eastAsia="ko-KR"/>
              </w:rPr>
              <w:t xml:space="preserve"> provided to-do-list for remaining works.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E73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D75030" w14:textId="77777777" w:rsidR="001E41F3" w:rsidRDefault="00CE73A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- Reference</w:t>
            </w:r>
            <w:r>
              <w:rPr>
                <w:noProof/>
                <w:lang w:eastAsia="ko-KR"/>
              </w:rPr>
              <w:t>: Obsoleted RFCs updated</w:t>
            </w:r>
          </w:p>
          <w:p w14:paraId="3B92D18E" w14:textId="77777777" w:rsidR="00CE73A9" w:rsidRDefault="00263748" w:rsidP="0026374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- Cross-reference updated in accordance with 26.510 recent version</w:t>
            </w:r>
          </w:p>
          <w:p w14:paraId="659F4285" w14:textId="77777777" w:rsidR="00263748" w:rsidRDefault="00263748" w:rsidP="0026374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- ProvisionedConfiguration resource: working methods provided</w:t>
            </w:r>
          </w:p>
          <w:p w14:paraId="31C656EC" w14:textId="27526FD7" w:rsidR="00263748" w:rsidRDefault="00263748" w:rsidP="0026374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- Other editorials</w:t>
            </w:r>
            <w:bookmarkStart w:id="1" w:name="_GoBack"/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E10B9A" w:rsidR="001E41F3" w:rsidRDefault="001E41F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9A8BC1A" w14:textId="576C6FBC" w:rsidR="003C4C7F" w:rsidRDefault="003C4C7F" w:rsidP="006B39A8"/>
    <w:sectPr w:rsidR="003C4C7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39A2AC3B" w16cex:dateUtc="2023-10-09T04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70011ED" w16cid:durableId="39A2AC3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946F1C" w14:textId="77777777" w:rsidR="00134DD8" w:rsidRDefault="00134DD8">
      <w:r>
        <w:separator/>
      </w:r>
    </w:p>
  </w:endnote>
  <w:endnote w:type="continuationSeparator" w:id="0">
    <w:p w14:paraId="6D6921EE" w14:textId="77777777" w:rsidR="00134DD8" w:rsidRDefault="00134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27B8D1" w14:textId="77777777" w:rsidR="00134DD8" w:rsidRDefault="00134DD8">
      <w:r>
        <w:separator/>
      </w:r>
    </w:p>
  </w:footnote>
  <w:footnote w:type="continuationSeparator" w:id="0">
    <w:p w14:paraId="01752EE1" w14:textId="77777777" w:rsidR="00134DD8" w:rsidRDefault="00134D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37414F"/>
    <w:multiLevelType w:val="hybridMultilevel"/>
    <w:tmpl w:val="51EA0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E99"/>
    <w:rsid w:val="00057781"/>
    <w:rsid w:val="00095891"/>
    <w:rsid w:val="000A6394"/>
    <w:rsid w:val="000B7FED"/>
    <w:rsid w:val="000C038A"/>
    <w:rsid w:val="000C04CC"/>
    <w:rsid w:val="000C6598"/>
    <w:rsid w:val="000D44B3"/>
    <w:rsid w:val="000E77B1"/>
    <w:rsid w:val="00134DD8"/>
    <w:rsid w:val="001412BC"/>
    <w:rsid w:val="00145D43"/>
    <w:rsid w:val="00165067"/>
    <w:rsid w:val="00192C46"/>
    <w:rsid w:val="001A08B3"/>
    <w:rsid w:val="001A7B60"/>
    <w:rsid w:val="001B52F0"/>
    <w:rsid w:val="001B7A65"/>
    <w:rsid w:val="001E41F3"/>
    <w:rsid w:val="001F4F1E"/>
    <w:rsid w:val="001F585E"/>
    <w:rsid w:val="00214F51"/>
    <w:rsid w:val="00224EB3"/>
    <w:rsid w:val="00234FE4"/>
    <w:rsid w:val="00255F67"/>
    <w:rsid w:val="0026004D"/>
    <w:rsid w:val="00263748"/>
    <w:rsid w:val="002640DD"/>
    <w:rsid w:val="00264BC2"/>
    <w:rsid w:val="00275D12"/>
    <w:rsid w:val="00284FEB"/>
    <w:rsid w:val="002860C4"/>
    <w:rsid w:val="002B34DF"/>
    <w:rsid w:val="002B5741"/>
    <w:rsid w:val="002E472E"/>
    <w:rsid w:val="002F2A39"/>
    <w:rsid w:val="00305409"/>
    <w:rsid w:val="00323B61"/>
    <w:rsid w:val="003609D9"/>
    <w:rsid w:val="003609EF"/>
    <w:rsid w:val="0036231A"/>
    <w:rsid w:val="00374DD4"/>
    <w:rsid w:val="00375D8B"/>
    <w:rsid w:val="003B4968"/>
    <w:rsid w:val="003C4C7F"/>
    <w:rsid w:val="003E1A36"/>
    <w:rsid w:val="003F5612"/>
    <w:rsid w:val="00410142"/>
    <w:rsid w:val="00410371"/>
    <w:rsid w:val="004242F1"/>
    <w:rsid w:val="004B75B7"/>
    <w:rsid w:val="004F6E34"/>
    <w:rsid w:val="005141D9"/>
    <w:rsid w:val="0051580D"/>
    <w:rsid w:val="00517776"/>
    <w:rsid w:val="005350CA"/>
    <w:rsid w:val="00547111"/>
    <w:rsid w:val="005516B1"/>
    <w:rsid w:val="00560039"/>
    <w:rsid w:val="00563FDD"/>
    <w:rsid w:val="00567D61"/>
    <w:rsid w:val="00592D74"/>
    <w:rsid w:val="005E2C44"/>
    <w:rsid w:val="005F4049"/>
    <w:rsid w:val="005F72D2"/>
    <w:rsid w:val="00621188"/>
    <w:rsid w:val="006257ED"/>
    <w:rsid w:val="00653DE4"/>
    <w:rsid w:val="00663B0F"/>
    <w:rsid w:val="00665C47"/>
    <w:rsid w:val="00673E5B"/>
    <w:rsid w:val="00695808"/>
    <w:rsid w:val="006B39A8"/>
    <w:rsid w:val="006B46FB"/>
    <w:rsid w:val="006E1C0E"/>
    <w:rsid w:val="006E21FB"/>
    <w:rsid w:val="00722937"/>
    <w:rsid w:val="007531FB"/>
    <w:rsid w:val="00792342"/>
    <w:rsid w:val="007977A8"/>
    <w:rsid w:val="007B1CD8"/>
    <w:rsid w:val="007B512A"/>
    <w:rsid w:val="007C2097"/>
    <w:rsid w:val="007C646C"/>
    <w:rsid w:val="007D6A07"/>
    <w:rsid w:val="007F7259"/>
    <w:rsid w:val="008003D2"/>
    <w:rsid w:val="008040A8"/>
    <w:rsid w:val="008279FA"/>
    <w:rsid w:val="00830B9C"/>
    <w:rsid w:val="0086240D"/>
    <w:rsid w:val="008626E7"/>
    <w:rsid w:val="00870EE7"/>
    <w:rsid w:val="008730F6"/>
    <w:rsid w:val="008800B3"/>
    <w:rsid w:val="008863B9"/>
    <w:rsid w:val="0089706C"/>
    <w:rsid w:val="008A45A6"/>
    <w:rsid w:val="008B01B1"/>
    <w:rsid w:val="008D07BC"/>
    <w:rsid w:val="008D3066"/>
    <w:rsid w:val="008D3CCC"/>
    <w:rsid w:val="008F3789"/>
    <w:rsid w:val="008F686C"/>
    <w:rsid w:val="009148DE"/>
    <w:rsid w:val="00941E30"/>
    <w:rsid w:val="00961DCE"/>
    <w:rsid w:val="009777D9"/>
    <w:rsid w:val="00991B88"/>
    <w:rsid w:val="0099389E"/>
    <w:rsid w:val="009A5753"/>
    <w:rsid w:val="009A579D"/>
    <w:rsid w:val="009B76F4"/>
    <w:rsid w:val="009E3297"/>
    <w:rsid w:val="009F734F"/>
    <w:rsid w:val="00A246B6"/>
    <w:rsid w:val="00A47E70"/>
    <w:rsid w:val="00A50CF0"/>
    <w:rsid w:val="00A51994"/>
    <w:rsid w:val="00A7671C"/>
    <w:rsid w:val="00AA1096"/>
    <w:rsid w:val="00AA21D4"/>
    <w:rsid w:val="00AA2CBC"/>
    <w:rsid w:val="00AC22FC"/>
    <w:rsid w:val="00AC5820"/>
    <w:rsid w:val="00AD1CD8"/>
    <w:rsid w:val="00AF5F21"/>
    <w:rsid w:val="00B2445F"/>
    <w:rsid w:val="00B258BB"/>
    <w:rsid w:val="00B34B53"/>
    <w:rsid w:val="00B67B97"/>
    <w:rsid w:val="00B849EF"/>
    <w:rsid w:val="00B86C79"/>
    <w:rsid w:val="00B968C8"/>
    <w:rsid w:val="00BA3EC5"/>
    <w:rsid w:val="00BA51D9"/>
    <w:rsid w:val="00BB5DFC"/>
    <w:rsid w:val="00BD279D"/>
    <w:rsid w:val="00BD6BB8"/>
    <w:rsid w:val="00BE171A"/>
    <w:rsid w:val="00C05085"/>
    <w:rsid w:val="00C60115"/>
    <w:rsid w:val="00C66BA2"/>
    <w:rsid w:val="00C870F6"/>
    <w:rsid w:val="00C95985"/>
    <w:rsid w:val="00CA0B10"/>
    <w:rsid w:val="00CA546C"/>
    <w:rsid w:val="00CC5026"/>
    <w:rsid w:val="00CC68D0"/>
    <w:rsid w:val="00CE73A9"/>
    <w:rsid w:val="00D038A6"/>
    <w:rsid w:val="00D03F9A"/>
    <w:rsid w:val="00D06D51"/>
    <w:rsid w:val="00D24991"/>
    <w:rsid w:val="00D31C0B"/>
    <w:rsid w:val="00D50255"/>
    <w:rsid w:val="00D66520"/>
    <w:rsid w:val="00D84AE9"/>
    <w:rsid w:val="00D9291C"/>
    <w:rsid w:val="00DE34CF"/>
    <w:rsid w:val="00E13F3D"/>
    <w:rsid w:val="00E34898"/>
    <w:rsid w:val="00E45695"/>
    <w:rsid w:val="00EB09B7"/>
    <w:rsid w:val="00EB3C5F"/>
    <w:rsid w:val="00EC29A5"/>
    <w:rsid w:val="00ED765E"/>
    <w:rsid w:val="00EE7D7C"/>
    <w:rsid w:val="00F006C5"/>
    <w:rsid w:val="00F06615"/>
    <w:rsid w:val="00F25D98"/>
    <w:rsid w:val="00F300FB"/>
    <w:rsid w:val="00F64A7F"/>
    <w:rsid w:val="00F71452"/>
    <w:rsid w:val="00F91A08"/>
    <w:rsid w:val="00FA3B42"/>
    <w:rsid w:val="00FB6386"/>
    <w:rsid w:val="00FF6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29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C050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037E99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037E99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6003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4101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101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10142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rsid w:val="0041014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1014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10142"/>
    <w:rPr>
      <w:rFonts w:ascii="Arial" w:hAnsi="Arial"/>
      <w:sz w:val="18"/>
      <w:lang w:val="en-GB" w:eastAsia="en-US"/>
    </w:rPr>
  </w:style>
  <w:style w:type="character" w:customStyle="1" w:styleId="HTTPMethod">
    <w:name w:val="HTTP Method"/>
    <w:uiPriority w:val="1"/>
    <w:qFormat/>
    <w:rsid w:val="00410142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410142"/>
    <w:rPr>
      <w:rFonts w:ascii="Courier New" w:hAnsi="Courier New"/>
      <w:spacing w:val="-5"/>
      <w:sz w:val="18"/>
    </w:rPr>
  </w:style>
  <w:style w:type="paragraph" w:customStyle="1" w:styleId="URLdisplay">
    <w:name w:val="URL display"/>
    <w:basedOn w:val="Normal"/>
    <w:rsid w:val="00410142"/>
    <w:pPr>
      <w:overflowPunct w:val="0"/>
      <w:autoSpaceDE w:val="0"/>
      <w:autoSpaceDN w:val="0"/>
      <w:adjustRightInd w:val="0"/>
      <w:spacing w:after="120"/>
      <w:ind w:firstLine="284"/>
      <w:textAlignment w:val="baseline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">
    <w:name w:val="Code"/>
    <w:uiPriority w:val="1"/>
    <w:qFormat/>
    <w:rsid w:val="00410142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410142"/>
    <w:pPr>
      <w:keepNext w:val="0"/>
      <w:overflowPunct w:val="0"/>
      <w:autoSpaceDE w:val="0"/>
      <w:autoSpaceDN w:val="0"/>
      <w:adjustRightInd w:val="0"/>
      <w:spacing w:beforeLines="25" w:before="25"/>
      <w:textAlignment w:val="baseline"/>
    </w:pPr>
  </w:style>
  <w:style w:type="character" w:customStyle="1" w:styleId="HTTPResponse">
    <w:name w:val="HTTP Response"/>
    <w:uiPriority w:val="1"/>
    <w:qFormat/>
    <w:rsid w:val="00410142"/>
    <w:rPr>
      <w:rFonts w:ascii="Arial" w:hAnsi="Arial" w:cs="Courier New"/>
      <w:i/>
      <w:sz w:val="18"/>
      <w:lang w:val="en-US"/>
    </w:rPr>
  </w:style>
  <w:style w:type="character" w:customStyle="1" w:styleId="Datatypechar">
    <w:name w:val="Data type (char)"/>
    <w:basedOn w:val="DefaultParagraphFont"/>
    <w:uiPriority w:val="1"/>
    <w:qFormat/>
    <w:rsid w:val="00410142"/>
    <w:rPr>
      <w:rFonts w:ascii="Courier New" w:hAnsi="Courier New"/>
      <w:w w:val="90"/>
    </w:rPr>
  </w:style>
  <w:style w:type="character" w:customStyle="1" w:styleId="URLchar">
    <w:name w:val="URL char"/>
    <w:uiPriority w:val="1"/>
    <w:qFormat/>
    <w:rsid w:val="00410142"/>
    <w:rPr>
      <w:rFonts w:ascii="Courier New" w:hAnsi="Courier New" w:cs="Courier New" w:hint="default"/>
      <w:w w:val="90"/>
    </w:rPr>
  </w:style>
  <w:style w:type="character" w:customStyle="1" w:styleId="TALcontinuationChar">
    <w:name w:val="TAL continuation Char"/>
    <w:basedOn w:val="TALChar"/>
    <w:link w:val="TALcontinuation"/>
    <w:rsid w:val="0041014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673E5B"/>
    <w:rPr>
      <w:rFonts w:ascii="Times New Roman" w:hAnsi="Times New Roman"/>
      <w:lang w:val="en-GB" w:eastAsia="en-US"/>
    </w:rPr>
  </w:style>
  <w:style w:type="character" w:customStyle="1" w:styleId="inner-object">
    <w:name w:val="inner-object"/>
    <w:rsid w:val="00FF682B"/>
  </w:style>
  <w:style w:type="character" w:customStyle="1" w:styleId="CommentTextChar">
    <w:name w:val="Comment Text Char"/>
    <w:basedOn w:val="DefaultParagraphFont"/>
    <w:link w:val="CommentText"/>
    <w:rsid w:val="00B86C7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B86C7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33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80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53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56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0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3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4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35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6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76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0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2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06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48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59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9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40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76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8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3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88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2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01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36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9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04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25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8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8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52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60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73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84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73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86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74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3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06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0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6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57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2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00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24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25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1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3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0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84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8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85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0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23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1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04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7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0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47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14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02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6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14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1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8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45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4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21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93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5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3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5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81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08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50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7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7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21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8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52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11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06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19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71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79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7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86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4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3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8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3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21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14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2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9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3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49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81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7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95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89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9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9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97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56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0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0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0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78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9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07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73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24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1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0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3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189CD-290C-460A-9AAC-71997B6B5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Hakju Ryan Lee</cp:lastModifiedBy>
  <cp:revision>4</cp:revision>
  <cp:lastPrinted>1900-01-01T06:00:00Z</cp:lastPrinted>
  <dcterms:created xsi:type="dcterms:W3CDTF">2024-04-03T07:19:00Z</dcterms:created>
  <dcterms:modified xsi:type="dcterms:W3CDTF">2024-04-03T07:26:00Z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